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Okulun Adı</w:t>
      </w:r>
      <w:r w:rsidRPr="00F70BDE">
        <w:rPr>
          <w:rFonts w:ascii="Comic Sans MS" w:hAnsi="Comic Sans MS"/>
          <w:sz w:val="20"/>
          <w:szCs w:val="20"/>
        </w:rPr>
        <w:tab/>
        <w:t xml:space="preserve">   :</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Ta</w:t>
      </w:r>
      <w:r>
        <w:rPr>
          <w:rFonts w:ascii="Comic Sans MS" w:hAnsi="Comic Sans MS"/>
          <w:sz w:val="20"/>
          <w:szCs w:val="20"/>
        </w:rPr>
        <w:t>rih</w:t>
      </w:r>
      <w:r>
        <w:rPr>
          <w:rFonts w:ascii="Comic Sans MS" w:hAnsi="Comic Sans MS"/>
          <w:sz w:val="20"/>
          <w:szCs w:val="20"/>
        </w:rPr>
        <w:tab/>
        <w:t xml:space="preserve">               :  27.10.2016</w:t>
      </w:r>
    </w:p>
    <w:p w:rsidR="00A10F8F" w:rsidRDefault="00A10F8F" w:rsidP="00F70BDE">
      <w:pPr>
        <w:pStyle w:val="NoSpacing"/>
        <w:jc w:val="both"/>
        <w:rPr>
          <w:rFonts w:ascii="Comic Sans MS" w:hAnsi="Comic Sans MS"/>
          <w:sz w:val="20"/>
          <w:szCs w:val="20"/>
        </w:rPr>
      </w:pPr>
      <w:r w:rsidRPr="00F70BDE">
        <w:rPr>
          <w:rFonts w:ascii="Comic Sans MS" w:hAnsi="Comic Sans MS"/>
          <w:sz w:val="20"/>
          <w:szCs w:val="20"/>
        </w:rPr>
        <w:t>Yaş Grubu (Ay)    :  48-66</w:t>
      </w:r>
    </w:p>
    <w:p w:rsidR="00A10F8F" w:rsidRPr="00F70BDE" w:rsidRDefault="00A10F8F" w:rsidP="00F70BDE">
      <w:pPr>
        <w:pStyle w:val="NoSpacing"/>
        <w:jc w:val="both"/>
        <w:rPr>
          <w:rFonts w:ascii="Comic Sans MS" w:hAnsi="Comic Sans MS"/>
          <w:sz w:val="20"/>
          <w:szCs w:val="20"/>
        </w:rPr>
      </w:pPr>
      <w:r>
        <w:rPr>
          <w:rFonts w:ascii="Comic Sans MS" w:hAnsi="Comic Sans MS"/>
          <w:sz w:val="20"/>
          <w:szCs w:val="20"/>
        </w:rPr>
        <w:t>Öğretmenin  adı  :</w:t>
      </w:r>
    </w:p>
    <w:p w:rsidR="00A10F8F" w:rsidRDefault="00A10F8F" w:rsidP="00F70BDE">
      <w:pPr>
        <w:pStyle w:val="NoSpacing"/>
        <w:jc w:val="center"/>
        <w:rPr>
          <w:rFonts w:ascii="Comic Sans MS" w:hAnsi="Comic Sans MS"/>
          <w:sz w:val="20"/>
          <w:szCs w:val="20"/>
        </w:rPr>
      </w:pPr>
    </w:p>
    <w:p w:rsidR="00A10F8F" w:rsidRPr="00F70BDE" w:rsidRDefault="00A10F8F" w:rsidP="00F70BDE">
      <w:pPr>
        <w:pStyle w:val="NoSpacing"/>
        <w:jc w:val="center"/>
        <w:rPr>
          <w:rFonts w:ascii="Comic Sans MS" w:hAnsi="Comic Sans MS"/>
          <w:sz w:val="20"/>
          <w:szCs w:val="20"/>
        </w:rPr>
      </w:pPr>
      <w:r w:rsidRPr="00F70BDE">
        <w:rPr>
          <w:rFonts w:ascii="Comic Sans MS" w:hAnsi="Comic Sans MS"/>
          <w:sz w:val="20"/>
          <w:szCs w:val="20"/>
        </w:rPr>
        <w:t>EĞİTİM AKIŞI</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Güne Başlama Zamanı</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Oyun Zamanı</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A10F8F" w:rsidRPr="00F70BDE" w:rsidRDefault="00A10F8F" w:rsidP="00F70BDE">
      <w:pPr>
        <w:pStyle w:val="NoSpacing"/>
        <w:jc w:val="both"/>
        <w:rPr>
          <w:rFonts w:ascii="Comic Sans MS" w:hAnsi="Comic Sans MS"/>
          <w:b/>
          <w:sz w:val="20"/>
          <w:szCs w:val="20"/>
        </w:rPr>
      </w:pPr>
      <w:r w:rsidRPr="00F70BDE">
        <w:rPr>
          <w:rFonts w:ascii="Comic Sans MS" w:hAnsi="Comic Sans MS"/>
          <w:b/>
          <w:sz w:val="20"/>
          <w:szCs w:val="20"/>
        </w:rPr>
        <w:t>Kahvaltı - Temizlik</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Etkinlik Zamanı</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 ATAM" isimli Türkçe – oyun etkinliği</w:t>
      </w:r>
    </w:p>
    <w:p w:rsidR="00A10F8F" w:rsidRPr="00F70BDE" w:rsidRDefault="00A10F8F" w:rsidP="00F70BDE">
      <w:pPr>
        <w:pStyle w:val="NoSpacing"/>
        <w:jc w:val="both"/>
        <w:rPr>
          <w:rFonts w:ascii="Comic Sans MS" w:hAnsi="Comic Sans MS"/>
          <w:b/>
          <w:sz w:val="20"/>
          <w:szCs w:val="20"/>
        </w:rPr>
      </w:pPr>
      <w:r w:rsidRPr="00F70BDE">
        <w:rPr>
          <w:rFonts w:ascii="Comic Sans MS" w:hAnsi="Comic Sans MS"/>
          <w:b/>
          <w:sz w:val="20"/>
          <w:szCs w:val="20"/>
        </w:rPr>
        <w:t>Öğle Yemeği, Temizlik</w:t>
      </w:r>
    </w:p>
    <w:p w:rsidR="00A10F8F" w:rsidRPr="00F70BDE" w:rsidRDefault="00A10F8F" w:rsidP="00F70BDE">
      <w:pPr>
        <w:pStyle w:val="NoSpacing"/>
        <w:jc w:val="both"/>
        <w:rPr>
          <w:rFonts w:ascii="Comic Sans MS" w:hAnsi="Comic Sans MS"/>
          <w:b/>
          <w:sz w:val="20"/>
          <w:szCs w:val="20"/>
        </w:rPr>
      </w:pPr>
      <w:r w:rsidRPr="00F70BDE">
        <w:rPr>
          <w:rFonts w:ascii="Comic Sans MS" w:hAnsi="Comic Sans MS"/>
          <w:b/>
          <w:sz w:val="20"/>
          <w:szCs w:val="20"/>
        </w:rPr>
        <w:t xml:space="preserve">Dinlenme            </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b/>
          <w:sz w:val="20"/>
          <w:szCs w:val="20"/>
        </w:rPr>
        <w:t>Kahvaltı, Temizlik</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Etkinlik Zamanı</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 xml:space="preserve">“ SINIF SÜSLEMELERI  ” isimli Sanat Etkinliği </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Oyun Zamanı</w:t>
      </w:r>
      <w:r>
        <w:rPr>
          <w:rFonts w:ascii="Comic Sans MS" w:hAnsi="Comic Sans MS"/>
          <w:sz w:val="20"/>
          <w:szCs w:val="20"/>
        </w:rPr>
        <w:t xml:space="preserve"> : </w:t>
      </w:r>
      <w:r w:rsidRPr="00F70BDE">
        <w:rPr>
          <w:rFonts w:ascii="Comic Sans MS" w:hAnsi="Comic Sans MS"/>
          <w:sz w:val="20"/>
          <w:szCs w:val="20"/>
        </w:rPr>
        <w:t xml:space="preserve">Öğrenme merkezlerinde oyun. </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Günü Değerlendirme Zamanı</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w:t>
      </w:r>
      <w:bookmarkStart w:id="0" w:name="_GoBack"/>
      <w:bookmarkEnd w:id="0"/>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 xml:space="preserve">Eve Gidiş </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Hazırlıklar tamamlanır ve çocuklarla vedalaşıp ayrılır.</w:t>
      </w:r>
    </w:p>
    <w:p w:rsidR="00A10F8F" w:rsidRPr="00F70BDE" w:rsidRDefault="00A10F8F" w:rsidP="00F70BDE">
      <w:pPr>
        <w:pStyle w:val="NoSpacing"/>
        <w:jc w:val="both"/>
        <w:rPr>
          <w:rFonts w:ascii="Comic Sans MS" w:hAnsi="Comic Sans MS"/>
          <w:sz w:val="20"/>
          <w:szCs w:val="20"/>
        </w:rPr>
      </w:pPr>
      <w:r w:rsidRPr="00F70BDE">
        <w:rPr>
          <w:rFonts w:ascii="Comic Sans MS" w:hAnsi="Comic Sans MS"/>
          <w:sz w:val="20"/>
          <w:szCs w:val="20"/>
        </w:rPr>
        <w:t>Genel Değerlendirme:</w:t>
      </w:r>
    </w:p>
    <w:p w:rsidR="00A10F8F" w:rsidRPr="00F70BDE" w:rsidRDefault="00A10F8F" w:rsidP="0045781F">
      <w:pPr>
        <w:pStyle w:val="NoSpacing"/>
        <w:jc w:val="both"/>
        <w:rPr>
          <w:rFonts w:ascii="Comic Sans MS" w:hAnsi="Comic Sans MS"/>
          <w:sz w:val="20"/>
          <w:szCs w:val="20"/>
        </w:rPr>
      </w:pPr>
      <w:r w:rsidRPr="00F70BDE">
        <w:rPr>
          <w:rFonts w:ascii="Comic Sans MS" w:hAnsi="Comic Sans MS"/>
          <w:sz w:val="20"/>
          <w:szCs w:val="20"/>
        </w:rPr>
        <w:t>*</w:t>
      </w:r>
    </w:p>
    <w:p w:rsidR="00A10F8F" w:rsidRPr="00F70BDE" w:rsidRDefault="00A10F8F" w:rsidP="0045781F">
      <w:pPr>
        <w:pStyle w:val="NoSpacing"/>
        <w:jc w:val="both"/>
        <w:rPr>
          <w:rFonts w:ascii="Comic Sans MS" w:hAnsi="Comic Sans MS"/>
          <w:sz w:val="20"/>
          <w:szCs w:val="20"/>
        </w:rPr>
      </w:pPr>
      <w:r w:rsidRPr="00F70BDE">
        <w:rPr>
          <w:rFonts w:ascii="Comic Sans MS" w:hAnsi="Comic Sans MS"/>
          <w:sz w:val="20"/>
          <w:szCs w:val="20"/>
        </w:rPr>
        <w:t>*</w:t>
      </w:r>
    </w:p>
    <w:p w:rsidR="00A10F8F" w:rsidRPr="00F70BDE" w:rsidRDefault="00A10F8F" w:rsidP="0045781F">
      <w:pPr>
        <w:pStyle w:val="NoSpacing"/>
        <w:jc w:val="both"/>
        <w:rPr>
          <w:rFonts w:ascii="Comic Sans MS" w:hAnsi="Comic Sans MS"/>
          <w:sz w:val="20"/>
          <w:szCs w:val="20"/>
        </w:rPr>
      </w:pPr>
      <w:r w:rsidRPr="00F70BDE">
        <w:rPr>
          <w:rFonts w:ascii="Comic Sans MS" w:hAnsi="Comic Sans MS"/>
          <w:sz w:val="20"/>
          <w:szCs w:val="20"/>
        </w:rPr>
        <w:t>*</w:t>
      </w:r>
    </w:p>
    <w:p w:rsidR="00A10F8F" w:rsidRPr="007D4512" w:rsidRDefault="00A10F8F" w:rsidP="007E59EB">
      <w:pPr>
        <w:pStyle w:val="NoSpacing"/>
        <w:jc w:val="center"/>
        <w:rPr>
          <w:rFonts w:ascii="Comic Sans MS" w:hAnsi="Comic Sans MS"/>
          <w:b/>
          <w:sz w:val="20"/>
          <w:szCs w:val="20"/>
        </w:rPr>
      </w:pPr>
      <w:r>
        <w:rPr>
          <w:rFonts w:ascii="Comic Sans MS" w:hAnsi="Comic Sans MS"/>
          <w:b/>
          <w:sz w:val="20"/>
          <w:szCs w:val="20"/>
        </w:rPr>
        <w:t xml:space="preserve">ETKİNLİK  PLANI </w:t>
      </w:r>
    </w:p>
    <w:p w:rsidR="00A10F8F" w:rsidRPr="007D4512" w:rsidRDefault="00A10F8F" w:rsidP="007E59EB">
      <w:pPr>
        <w:pStyle w:val="NoSpacing"/>
        <w:jc w:val="center"/>
        <w:rPr>
          <w:rFonts w:ascii="Comic Sans MS" w:hAnsi="Comic Sans MS"/>
          <w:b/>
          <w:sz w:val="20"/>
          <w:szCs w:val="20"/>
        </w:rPr>
      </w:pPr>
      <w:r w:rsidRPr="007D4512">
        <w:rPr>
          <w:rFonts w:ascii="Comic Sans MS" w:hAnsi="Comic Sans MS"/>
          <w:b/>
          <w:sz w:val="20"/>
          <w:szCs w:val="20"/>
        </w:rPr>
        <w:t>ATAM</w:t>
      </w:r>
    </w:p>
    <w:p w:rsidR="00A10F8F" w:rsidRPr="007D4512" w:rsidRDefault="00A10F8F" w:rsidP="00DD02D1">
      <w:pPr>
        <w:pStyle w:val="NoSpacing"/>
        <w:jc w:val="both"/>
        <w:rPr>
          <w:rFonts w:ascii="Comic Sans MS" w:hAnsi="Comic Sans MS"/>
          <w:sz w:val="20"/>
          <w:szCs w:val="20"/>
        </w:rPr>
      </w:pPr>
      <w:r w:rsidRPr="007D4512">
        <w:rPr>
          <w:rFonts w:ascii="Comic Sans MS" w:hAnsi="Comic Sans MS"/>
          <w:b/>
          <w:sz w:val="20"/>
          <w:szCs w:val="20"/>
        </w:rPr>
        <w:t xml:space="preserve">Etkinlik Türü  : </w:t>
      </w:r>
      <w:r w:rsidRPr="007D4512">
        <w:rPr>
          <w:rFonts w:ascii="Comic Sans MS" w:hAnsi="Comic Sans MS"/>
          <w:sz w:val="20"/>
          <w:szCs w:val="20"/>
        </w:rPr>
        <w:t>Türkçe –Sanat Etkinliği (Bütünleştirilmiş Büyük  ve Küçük Grup Etkinliği)</w:t>
      </w:r>
    </w:p>
    <w:p w:rsidR="00A10F8F" w:rsidRDefault="00A10F8F" w:rsidP="00DD02D1">
      <w:pPr>
        <w:pStyle w:val="NoSpacing"/>
        <w:jc w:val="both"/>
        <w:rPr>
          <w:rFonts w:ascii="Comic Sans MS" w:hAnsi="Comic Sans MS"/>
          <w:sz w:val="20"/>
          <w:szCs w:val="20"/>
        </w:rPr>
      </w:pPr>
      <w:r w:rsidRPr="007D4512">
        <w:rPr>
          <w:rFonts w:ascii="Comic Sans MS" w:hAnsi="Comic Sans MS"/>
          <w:b/>
          <w:sz w:val="20"/>
          <w:szCs w:val="20"/>
        </w:rPr>
        <w:t>Yaş Grubu</w:t>
      </w:r>
      <w:r w:rsidRPr="007D4512">
        <w:rPr>
          <w:rFonts w:ascii="Comic Sans MS" w:hAnsi="Comic Sans MS"/>
          <w:sz w:val="20"/>
          <w:szCs w:val="20"/>
        </w:rPr>
        <w:t xml:space="preserve">        :  48-66 Ay</w:t>
      </w:r>
    </w:p>
    <w:p w:rsidR="00A10F8F" w:rsidRPr="007D4512" w:rsidRDefault="00A10F8F" w:rsidP="00DD02D1">
      <w:pPr>
        <w:pStyle w:val="NoSpacing"/>
        <w:jc w:val="both"/>
        <w:rPr>
          <w:rFonts w:ascii="Comic Sans MS" w:hAnsi="Comic Sans MS"/>
          <w:sz w:val="20"/>
          <w:szCs w:val="20"/>
        </w:rPr>
      </w:pPr>
    </w:p>
    <w:p w:rsidR="00A10F8F" w:rsidRPr="007D4512" w:rsidRDefault="00A10F8F" w:rsidP="00F70BDE">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4512">
        <w:rPr>
          <w:rFonts w:ascii="Comic Sans MS" w:hAnsi="Comic Sans MS"/>
          <w:b/>
          <w:sz w:val="20"/>
          <w:szCs w:val="20"/>
        </w:rPr>
        <w:t>KAZANIMLAR VE GÖSTERGELERİ</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Kazanım 4. Küçük kas kullanımı gerektiren hareketleri yapar. Göstergeleri: Değişik malzemeler kullanarak resim yapar.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SOSYAL VE DUYGUSAL GELİŞİM</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Kazanım 3. Kendini yaratıcı yollarla ifade eder.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Göstergeleri: Duygu, düşünce ve hayallerini özgün yollarla ifade eder.  Nesneleri alışılmışın dışında kullanır.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Kazanım 11. Atatürk ile ilgili etkinliklerde sorumluluk alır. Göstergeleri: Atatürk ile ilgili etkinliklere katılır. Atatürk ile ilgili duygu ve düşüncelerini farklı etkinliklerle ifade eder.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BİLİŞSEL GELİŞİM</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Kazanım 21. Atatürk’ü tanır.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Göstergeleri: Atatürk’ün hayatıyla ilgili belli başlı olguları söyler. Atatürk’ün kişisel özelliklerini söyler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Kazanım 22. Atatürk’ün Türk toplumu için önemini açıklar. Göstergeleri: Atatürk’ün değerli bir insan olduğunu söyler. Atatürk'ün getirdiği yenilikleri söyler. Atatürk’ün getirdiği yeniliklerin önemini söyler.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A10F8F" w:rsidRDefault="00A10F8F" w:rsidP="00DD02D1">
      <w:pPr>
        <w:pStyle w:val="NoSpacing"/>
        <w:jc w:val="both"/>
        <w:rPr>
          <w:rFonts w:ascii="Comic Sans MS" w:hAnsi="Comic Sans MS"/>
          <w:b/>
          <w:sz w:val="20"/>
          <w:szCs w:val="20"/>
        </w:rPr>
      </w:pPr>
    </w:p>
    <w:p w:rsidR="00A10F8F" w:rsidRPr="007D4512" w:rsidRDefault="00A10F8F" w:rsidP="00DD02D1">
      <w:pPr>
        <w:pStyle w:val="NoSpacing"/>
        <w:jc w:val="both"/>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4512">
        <w:rPr>
          <w:rFonts w:ascii="Comic Sans MS" w:hAnsi="Comic Sans MS"/>
          <w:b/>
          <w:sz w:val="20"/>
          <w:szCs w:val="20"/>
        </w:rPr>
        <w:t>ÖĞRENME SÜRECİ</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4512">
        <w:rPr>
          <w:rFonts w:ascii="Comic Sans MS" w:hAnsi="Comic Sans MS"/>
          <w:sz w:val="20"/>
          <w:szCs w:val="20"/>
        </w:rPr>
        <w:t>Atatürk resimleri gösterilerek çocuklarla Atatürk’ün hayatı, ailesi, çocukluğu,Türk toplumu için yaptıkları ile ilgili olarak konuşulur.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Atatürk 1881 yılında Selanik’te doğdu. Annesinin adı Zübeyde Hanım, babasının adı Ali Rıza Efendidir. Mustafa Kemal okulda çok zeki bir öğrenciydi. Öğretmeni ona Kemal ismini verdi. Mustafa Kemal Atatürk başarıyla okullarını bitirdi, asker oldu.Yurdumuzun işgal altında olduğu görünce yurdumuzu kurtarmak için çok çalıştı.Yurdumuzu düşmanlardan kurtardı. Cumhuriyeti kurdu. 23 Nisan</w:t>
      </w:r>
      <w:r w:rsidRPr="007D4512">
        <w:rPr>
          <w:rFonts w:ascii="Comic Sans MS" w:hAnsi="Comic Sans MS"/>
          <w:b/>
          <w:sz w:val="20"/>
          <w:szCs w:val="20"/>
        </w:rPr>
        <w:t xml:space="preserve"> </w:t>
      </w:r>
      <w:r w:rsidRPr="007D4512">
        <w:rPr>
          <w:rFonts w:ascii="Comic Sans MS" w:hAnsi="Comic Sans MS"/>
          <w:sz w:val="20"/>
          <w:szCs w:val="20"/>
        </w:rPr>
        <w:t>gününü çocuklara bayram hediye</w:t>
      </w:r>
      <w:r w:rsidRPr="007D4512">
        <w:rPr>
          <w:rFonts w:ascii="Comic Sans MS" w:hAnsi="Comic Sans MS"/>
          <w:b/>
          <w:sz w:val="20"/>
          <w:szCs w:val="20"/>
        </w:rPr>
        <w:t xml:space="preserve"> </w:t>
      </w:r>
      <w:r w:rsidRPr="007D4512">
        <w:rPr>
          <w:rFonts w:ascii="Comic Sans MS" w:hAnsi="Comic Sans MS"/>
          <w:sz w:val="20"/>
          <w:szCs w:val="20"/>
        </w:rPr>
        <w:t xml:space="preserve">etti. Yorgun düşerek hasta oldu. 10 Kasım 1938 yılında Perşembe günü saat 9’u beş geçe vefat etti. Mezarı şu anda Ankara’da Anıtkabir’dedir. Her yıl 10 Kasım’da Atatürk’ü anma töreni düzenlenir. Bu törenlerde onu anlatan şiirler, yazılar okunur, yaptığı işler anlatılır.’’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Cumhuriyet’in getirdiği yenilikler, Cumhuriyet ve Cumhuriyet Bayramının önemi açıklanarak çocuklardan bu konuda bildiklerini anlatmaları istenir</w:t>
      </w:r>
    </w:p>
    <w:p w:rsidR="00A10F8F"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                 </w:t>
      </w:r>
    </w:p>
    <w:p w:rsidR="00A10F8F"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 ‘’29 EKİM’’şiiri okunur.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29 Ekim Cumhuriyet bayramı              Sokaklarda evlerde</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Geldi bize ne mutlu !                            Al bayrak dalgalanır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Bayraklarla donattık                          Onun o al rengini</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Güzel okulumuzu.                               Bütün bir dünya tanır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Yirmi dokuz Ekimi                               Yürüyün arkadaşlar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Karşılarız neşeyle                               Hep ileri koşalım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Çünkü bugün erdik                              Bugün bayramımız var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Büyük Cumhuriyet'e                            Gelin bayramlaşalım</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(Ali PÜSKÜLLÜOĞLU)</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Çocuklardan kalp şeklinde çizilmiş kartonları  keserek çıkarmaları istenir. Kesilen  kalp şekilleri ile  Atatürk resmi süslenerek Atatürk köşesinde sergilenir.Diğer etkinliğe geçilir.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 xml:space="preserve">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b/>
          <w:sz w:val="20"/>
          <w:szCs w:val="20"/>
        </w:rPr>
        <w:t xml:space="preserve">KÖPRÜ NÖBETÇİSİ OYUNU : </w:t>
      </w:r>
      <w:r w:rsidRPr="007D4512">
        <w:rPr>
          <w:rFonts w:ascii="Comic Sans MS" w:hAnsi="Comic Sans MS"/>
          <w:sz w:val="20"/>
          <w:szCs w:val="20"/>
        </w:rPr>
        <w:t>oyun yerine bir dikdörtgen çizilir. Bu köprüdür.çocuklar aralarından dört nöbetçi seçerler. Nöbetçiler köprü denilen dikdörtgenin her bir köşesinde dururlar. Köprüden kimseyi geçirmemeye çalışacaklardır. Diğer çocuklar dikdörtgenin uzun kenarının dışında dururlar. Karşıdan karşıya geçmeye çalışırlar. Nöbetçiler kovalarlar. Dokunulan çocuk vurulmuş olur. Ve yanar. Vurulmadan geçen çocuk oyunu kazanır. Ve alkışlanır.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10F8F" w:rsidRPr="007D4512" w:rsidRDefault="00A10F8F" w:rsidP="00DD02D1">
      <w:pPr>
        <w:pStyle w:val="NoSpacing"/>
        <w:jc w:val="both"/>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MATERYALLER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resmi, kalp kalıbı,karton ve makas</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SÖZCÜKLER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ve hayatında geçen isimler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tabs>
          <w:tab w:val="left" w:pos="3944"/>
        </w:tabs>
        <w:jc w:val="both"/>
        <w:rPr>
          <w:rFonts w:ascii="Comic Sans MS" w:hAnsi="Comic Sans MS"/>
          <w:b/>
          <w:sz w:val="20"/>
          <w:szCs w:val="20"/>
        </w:rPr>
      </w:pPr>
      <w:r w:rsidRPr="007D4512">
        <w:rPr>
          <w:rFonts w:ascii="Comic Sans MS" w:hAnsi="Comic Sans MS"/>
          <w:b/>
          <w:sz w:val="20"/>
          <w:szCs w:val="20"/>
        </w:rPr>
        <w:t>KAVRAMLAR</w:t>
      </w:r>
      <w:r w:rsidRPr="007D4512">
        <w:rPr>
          <w:rFonts w:ascii="Comic Sans MS" w:hAnsi="Comic Sans MS"/>
          <w:b/>
          <w:sz w:val="20"/>
          <w:szCs w:val="20"/>
        </w:rPr>
        <w:tab/>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tabs>
          <w:tab w:val="left" w:pos="3944"/>
        </w:tabs>
        <w:jc w:val="both"/>
        <w:rPr>
          <w:rFonts w:ascii="Comic Sans MS" w:hAnsi="Comic Sans MS"/>
          <w:b/>
          <w:sz w:val="20"/>
          <w:szCs w:val="20"/>
        </w:rPr>
      </w:pPr>
    </w:p>
    <w:p w:rsidR="00A10F8F" w:rsidRPr="007D4512" w:rsidRDefault="00A10F8F" w:rsidP="00DD02D1">
      <w:pPr>
        <w:pStyle w:val="NoSpacing"/>
        <w:jc w:val="both"/>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AİLE KATILIMI</w:t>
      </w:r>
    </w:p>
    <w:p w:rsidR="00A10F8F" w:rsidRPr="007D4512" w:rsidRDefault="00A10F8F" w:rsidP="00F70BDE">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sz w:val="20"/>
          <w:szCs w:val="20"/>
        </w:rPr>
        <w:t>‘’Evde çocuklarınızla Atatürk hakkında konuşun ‘’ önerilir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UYARLAMA</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Sınıfta kaynaştırma öğrencisi var  ise uyarlama rehber öğretmen ile birlikte alınır.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A10F8F" w:rsidRPr="007D4512" w:rsidRDefault="00A10F8F" w:rsidP="00DD02D1">
      <w:pPr>
        <w:pStyle w:val="NoSpacing"/>
        <w:jc w:val="both"/>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7D4512">
        <w:rPr>
          <w:rFonts w:ascii="Comic Sans MS" w:hAnsi="Comic Sans MS"/>
          <w:b/>
          <w:sz w:val="20"/>
          <w:szCs w:val="20"/>
        </w:rPr>
        <w:t xml:space="preserve">DEĞERLENDİRME </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ün ailesi hakkında neler öğrendik?</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ne zaman öldü?</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ün mezarı nerdedir?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Atatürk köşesini nasıl oluşturduk?</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Cumhuriyet ne demek?</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7D4512">
        <w:rPr>
          <w:rFonts w:ascii="Comic Sans MS" w:hAnsi="Comic Sans MS"/>
          <w:sz w:val="20"/>
          <w:szCs w:val="20"/>
        </w:rPr>
        <w:t>Eğitim seti 1.sayı/37.sayfa yapılır</w:t>
      </w:r>
    </w:p>
    <w:p w:rsidR="00A10F8F" w:rsidRPr="007D4512" w:rsidRDefault="00A10F8F" w:rsidP="007E59EB">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sectPr w:rsidR="00A10F8F" w:rsidRPr="007D4512" w:rsidSect="007D4512">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595E96"/>
    <w:multiLevelType w:val="hybridMultilevel"/>
    <w:tmpl w:val="FC42F8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0B96DEE"/>
    <w:multiLevelType w:val="hybridMultilevel"/>
    <w:tmpl w:val="46D236D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DCE1DFC"/>
    <w:multiLevelType w:val="hybridMultilevel"/>
    <w:tmpl w:val="FCE21D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
  </w:num>
  <w:num w:numId="4">
    <w:abstractNumId w:val="2"/>
  </w:num>
  <w:num w:numId="5">
    <w:abstractNumId w:val="6"/>
  </w:num>
  <w:num w:numId="6">
    <w:abstractNumId w:val="17"/>
  </w:num>
  <w:num w:numId="7">
    <w:abstractNumId w:val="0"/>
  </w:num>
  <w:num w:numId="8">
    <w:abstractNumId w:val="7"/>
  </w:num>
  <w:num w:numId="9">
    <w:abstractNumId w:val="9"/>
  </w:num>
  <w:num w:numId="10">
    <w:abstractNumId w:val="12"/>
  </w:num>
  <w:num w:numId="11">
    <w:abstractNumId w:val="13"/>
  </w:num>
  <w:num w:numId="12">
    <w:abstractNumId w:val="16"/>
  </w:num>
  <w:num w:numId="13">
    <w:abstractNumId w:val="11"/>
  </w:num>
  <w:num w:numId="14">
    <w:abstractNumId w:val="10"/>
  </w:num>
  <w:num w:numId="15">
    <w:abstractNumId w:val="3"/>
  </w:num>
  <w:num w:numId="16">
    <w:abstractNumId w:val="14"/>
  </w:num>
  <w:num w:numId="17">
    <w:abstractNumId w:val="4"/>
  </w:num>
  <w:num w:numId="18">
    <w:abstractNumId w:val="18"/>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3213A"/>
    <w:rsid w:val="00056EED"/>
    <w:rsid w:val="00084E18"/>
    <w:rsid w:val="000B4633"/>
    <w:rsid w:val="001007CF"/>
    <w:rsid w:val="00134AAB"/>
    <w:rsid w:val="001630F6"/>
    <w:rsid w:val="001A04E4"/>
    <w:rsid w:val="00212FA1"/>
    <w:rsid w:val="00286A73"/>
    <w:rsid w:val="002A3644"/>
    <w:rsid w:val="002B3C67"/>
    <w:rsid w:val="002B74AE"/>
    <w:rsid w:val="002D20B7"/>
    <w:rsid w:val="003342B6"/>
    <w:rsid w:val="00357997"/>
    <w:rsid w:val="003C24B7"/>
    <w:rsid w:val="003E6C7C"/>
    <w:rsid w:val="004227BD"/>
    <w:rsid w:val="0045781F"/>
    <w:rsid w:val="004B1E47"/>
    <w:rsid w:val="004B240F"/>
    <w:rsid w:val="00533B1B"/>
    <w:rsid w:val="005703CE"/>
    <w:rsid w:val="00611ED2"/>
    <w:rsid w:val="006445A8"/>
    <w:rsid w:val="00682316"/>
    <w:rsid w:val="00691096"/>
    <w:rsid w:val="006A12C0"/>
    <w:rsid w:val="006B5D79"/>
    <w:rsid w:val="006C763E"/>
    <w:rsid w:val="00704E04"/>
    <w:rsid w:val="00723EF8"/>
    <w:rsid w:val="00724D6A"/>
    <w:rsid w:val="0076053B"/>
    <w:rsid w:val="007B6875"/>
    <w:rsid w:val="007D4512"/>
    <w:rsid w:val="007E59EB"/>
    <w:rsid w:val="00895947"/>
    <w:rsid w:val="008A716D"/>
    <w:rsid w:val="008D24D8"/>
    <w:rsid w:val="0091045F"/>
    <w:rsid w:val="00921B90"/>
    <w:rsid w:val="0092225D"/>
    <w:rsid w:val="00935B59"/>
    <w:rsid w:val="009448FC"/>
    <w:rsid w:val="00960FBC"/>
    <w:rsid w:val="009B5ABC"/>
    <w:rsid w:val="009D5468"/>
    <w:rsid w:val="00A10F8F"/>
    <w:rsid w:val="00A15649"/>
    <w:rsid w:val="00A9785C"/>
    <w:rsid w:val="00AE7C8B"/>
    <w:rsid w:val="00B07051"/>
    <w:rsid w:val="00B100C5"/>
    <w:rsid w:val="00B47069"/>
    <w:rsid w:val="00B63276"/>
    <w:rsid w:val="00B90486"/>
    <w:rsid w:val="00B91B55"/>
    <w:rsid w:val="00BC2F1E"/>
    <w:rsid w:val="00C00568"/>
    <w:rsid w:val="00C228DD"/>
    <w:rsid w:val="00C41D57"/>
    <w:rsid w:val="00C55225"/>
    <w:rsid w:val="00C60774"/>
    <w:rsid w:val="00CF2133"/>
    <w:rsid w:val="00D653D0"/>
    <w:rsid w:val="00DA38D5"/>
    <w:rsid w:val="00DB4276"/>
    <w:rsid w:val="00DD02D1"/>
    <w:rsid w:val="00DF3498"/>
    <w:rsid w:val="00E71A1E"/>
    <w:rsid w:val="00E7339D"/>
    <w:rsid w:val="00E9679B"/>
    <w:rsid w:val="00EF083C"/>
    <w:rsid w:val="00F1028D"/>
    <w:rsid w:val="00F118A8"/>
    <w:rsid w:val="00F52BD4"/>
    <w:rsid w:val="00F61844"/>
    <w:rsid w:val="00F70BDE"/>
    <w:rsid w:val="00FA52B9"/>
    <w:rsid w:val="00FC2C50"/>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4</Pages>
  <Words>758</Words>
  <Characters>4323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22</cp:revision>
  <dcterms:created xsi:type="dcterms:W3CDTF">2015-05-17T19:14:00Z</dcterms:created>
  <dcterms:modified xsi:type="dcterms:W3CDTF">2016-08-27T20:28:00Z</dcterms:modified>
</cp:coreProperties>
</file>